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การแจ้งขอทำหน้าที่เป็นเจ้าบ้าน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B44E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การแจ้งขอทำหน้าที่เป็นเจ้าบ้าน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7D08A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การแจ้งขอทำหน้าที่เป็นเจ้าบ้านเทศบาลตำบลทรายขาวกฤษณ์สำเนาคู่มือประชาชน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19:38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7D08A6">
              <w:rPr>
                <w:rFonts w:asciiTheme="minorBidi" w:hAnsiTheme="minorBidi"/>
                <w:iCs/>
                <w:noProof/>
                <w:sz w:val="32"/>
                <w:szCs w:val="32"/>
              </w:rPr>
              <w:t>–</w:t>
            </w:r>
          </w:p>
          <w:p w:rsidR="007D08A6" w:rsidRPr="000C2AAC" w:rsidRDefault="007D08A6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ร้องได้แก่ผู้มีชื่อและรายการบุคคลในทะเบียนบ้านซึ่งรายการในช่องสถานะภาพมิได้ระบุว่าเป็นเจ้าบ้านแต่มีความประสงค์จะทำหน้าที่เป็นเจ้า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เจ้าหน้าที่รับเรื่องคำขอและตรวจสอบเอกสารหลักฐานการยื่นประกอบการพิจารณาในเบื้องต้น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7D08A6" w:rsidRPr="000C2AAC" w:rsidRDefault="007D08A6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ที่ผู้ร้องประสงค์จะขอลงรายการเป็นเจ้าบ้าน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DA8" w:rsidRDefault="00CB5DA8" w:rsidP="00C81DB8">
      <w:pPr>
        <w:spacing w:after="0" w:line="240" w:lineRule="auto"/>
      </w:pPr>
      <w:r>
        <w:separator/>
      </w:r>
    </w:p>
  </w:endnote>
  <w:endnote w:type="continuationSeparator" w:id="1">
    <w:p w:rsidR="00CB5DA8" w:rsidRDefault="00CB5DA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DA8" w:rsidRDefault="00CB5DA8" w:rsidP="00C81DB8">
      <w:pPr>
        <w:spacing w:after="0" w:line="240" w:lineRule="auto"/>
      </w:pPr>
      <w:r>
        <w:separator/>
      </w:r>
    </w:p>
  </w:footnote>
  <w:footnote w:type="continuationSeparator" w:id="1">
    <w:p w:rsidR="00CB5DA8" w:rsidRDefault="00CB5DA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B44E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B49E2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B49E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44E0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B49E2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D08A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5DA8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4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2015-08-04T13:38:00Z</cp:lastPrinted>
  <dcterms:created xsi:type="dcterms:W3CDTF">2015-04-23T03:41:00Z</dcterms:created>
  <dcterms:modified xsi:type="dcterms:W3CDTF">2015-08-04T13:39:00Z</dcterms:modified>
</cp:coreProperties>
</file>